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Bexleyheath and Crayford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Bexleyheath and Crayford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Bexleyheath and Crayford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Bexleyheath and Crayford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Bexleyheath and Crayford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Bexleyheath and Crayford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58.6% </w:t>
      </w:r>
      <w:r w:rsidRPr="004747BF">
        <w:rPr>
          <w:rFonts w:ascii="Libre Franklin Light" w:eastAsia="Times New Roman" w:hAnsi="Libre Franklin Light" w:cs="Calibri Light"/>
        </w:rPr>
        <w:t xml:space="preserve">of those respondents classified as PGSI 8+ in Bexleyheath and Crayford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Bexleyheath and Crayford is estimated to be </w:t>
      </w:r>
      <w:r w:rsidRPr="00773DF7">
        <w:rPr>
          <w:rFonts w:ascii="Libre Franklin Light" w:eastAsia="Times New Roman" w:hAnsi="Libre Franklin Light" w:cs="Calibri Light"/>
          <w:b/>
          <w:bCs/>
          <w:color w:val="C45911" w:themeColor="accent2" w:themeShade="BF"/>
        </w:rPr>
        <w:t xml:space="preserve">£1,737,108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Bexleyheath and Crayford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Bexleyheath and Crayford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Bexleyheath and Crayford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Bexleyheath and Crayford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exleyheath and Cray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Bexleyheath and Crayford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exleyheath and Cray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Bexleyheath and Crayford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Bexleyheath and Crayford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exleyheath and Cray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Bexleyheath and Crayford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Bexleyheath and Crayford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Bexleyheath and Crayford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Bexleyheath and Crayford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Bexleyheath and Crayford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Bexleyheath and Crayford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£1,737,108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Bexleyheath and Crayford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£28,295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£585,149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£41,918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£11,789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£21,614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£1,048,343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£1,737,108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Bexleyheath and Crayford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Bexleyheath and Crayford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Bexleyheath and Crayford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Bexleyheath and Crayford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Bexleyheath and Crayford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Bexleyheath and Crayford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Bexleyheath and Crayford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Bexleyheath and Crayford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Bexleyheath and Crayford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Bexleyheath and Crayford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Bexleyheath and Crayford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Bexleyheath and Crayford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0F24CF7-A971-4036-BE1F-9FC94FBEE24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